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3932C" w14:textId="678BE29A" w:rsidR="00586BF8" w:rsidRPr="00586BF8" w:rsidRDefault="00586BF8" w:rsidP="00586BF8">
      <w:pPr>
        <w:pStyle w:val="NormalAshurst"/>
        <w:jc w:val="center"/>
        <w:rPr>
          <w:b/>
          <w:bCs/>
          <w:lang w:val="en-US"/>
        </w:rPr>
      </w:pPr>
      <w:r w:rsidRPr="00586BF8">
        <w:rPr>
          <w:b/>
          <w:bCs/>
          <w:lang w:val="en-US"/>
        </w:rPr>
        <w:t>FORM A-4</w:t>
      </w:r>
    </w:p>
    <w:p w14:paraId="0E320050" w14:textId="77777777" w:rsidR="00586BF8" w:rsidRPr="00586BF8" w:rsidRDefault="00586BF8" w:rsidP="00586BF8">
      <w:pPr>
        <w:pStyle w:val="NormalAshurst"/>
        <w:jc w:val="center"/>
        <w:rPr>
          <w:b/>
          <w:bCs/>
          <w:lang w:val="en-US"/>
        </w:rPr>
      </w:pPr>
      <w:r w:rsidRPr="00586BF8">
        <w:rPr>
          <w:b/>
          <w:bCs/>
          <w:lang w:val="en-US"/>
        </w:rPr>
        <w:t>STATEMENT OF QUALIFICATIONS CERTIFICATION</w:t>
      </w:r>
    </w:p>
    <w:p w14:paraId="2F42C452" w14:textId="77777777" w:rsidR="00586BF8" w:rsidRPr="0080142E" w:rsidRDefault="00586BF8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t>INSTRUCTIONS:</w:t>
      </w:r>
    </w:p>
    <w:p w14:paraId="5B4835D0" w14:textId="2120A766" w:rsidR="00586BF8" w:rsidRDefault="00586BF8" w:rsidP="00586BF8">
      <w:pPr>
        <w:pStyle w:val="NormalAshurst"/>
        <w:ind w:left="567" w:hanging="567"/>
        <w:rPr>
          <w:lang w:val="en-US"/>
        </w:rPr>
      </w:pPr>
      <w:r>
        <w:rPr>
          <w:lang w:val="en-US"/>
        </w:rPr>
        <w:t>(a)</w:t>
      </w:r>
      <w:r>
        <w:rPr>
          <w:lang w:val="en-US"/>
        </w:rPr>
        <w:tab/>
      </w:r>
      <w:r w:rsidRPr="00205903">
        <w:rPr>
          <w:lang w:val="en-US"/>
        </w:rPr>
        <w:t xml:space="preserve">The Respondent must submit a PDF scanned copy of </w:t>
      </w:r>
      <w:r w:rsidRPr="00A01C02">
        <w:rPr>
          <w:u w:val="single"/>
          <w:lang w:val="en-US"/>
        </w:rPr>
        <w:t xml:space="preserve">Form </w:t>
      </w:r>
      <w:r w:rsidR="00F2596F">
        <w:rPr>
          <w:u w:val="single"/>
          <w:lang w:val="en-US"/>
        </w:rPr>
        <w:t>A-4</w:t>
      </w:r>
      <w:r w:rsidRPr="00205903">
        <w:rPr>
          <w:lang w:val="en-US"/>
        </w:rPr>
        <w:t xml:space="preserve"> signed by the Respondent Representative identified in </w:t>
      </w:r>
      <w:r w:rsidR="00A01C02" w:rsidRPr="004C77E8">
        <w:rPr>
          <w:u w:val="single"/>
          <w:lang w:val="en-US"/>
        </w:rPr>
        <w:t>Form</w:t>
      </w:r>
      <w:r w:rsidR="00A01C02" w:rsidRPr="00A01C02">
        <w:rPr>
          <w:u w:val="single"/>
          <w:lang w:val="en-US"/>
        </w:rPr>
        <w:t xml:space="preserve"> </w:t>
      </w:r>
      <w:r w:rsidR="00F2596F">
        <w:rPr>
          <w:rFonts w:cstheme="minorHAnsi"/>
          <w:szCs w:val="22"/>
          <w:u w:val="single"/>
          <w:lang w:val="en-US"/>
        </w:rPr>
        <w:t>A-3</w:t>
      </w:r>
      <w:r w:rsidR="00A01C02" w:rsidRPr="004C77E8">
        <w:rPr>
          <w:u w:val="single"/>
          <w:lang w:val="en-US"/>
        </w:rPr>
        <w:t xml:space="preserve"> (</w:t>
      </w:r>
      <w:r w:rsidR="00A01C02" w:rsidRPr="004C77E8">
        <w:rPr>
          <w:i/>
          <w:iCs/>
          <w:u w:val="single"/>
          <w:lang w:val="en-US"/>
        </w:rPr>
        <w:t>Transmittal Letter</w:t>
      </w:r>
      <w:r w:rsidR="00A01C02" w:rsidRPr="004C77E8">
        <w:rPr>
          <w:u w:val="single"/>
          <w:lang w:val="en-US"/>
        </w:rPr>
        <w:t>)</w:t>
      </w:r>
      <w:r w:rsidRPr="00205903">
        <w:rPr>
          <w:lang w:val="en-US"/>
        </w:rPr>
        <w:t>.</w:t>
      </w:r>
    </w:p>
    <w:p w14:paraId="4F1A3E5C" w14:textId="24BB8BDF" w:rsidR="00586BF8" w:rsidRPr="00205903" w:rsidRDefault="00586BF8" w:rsidP="00586BF8">
      <w:pPr>
        <w:pStyle w:val="NormalAshurst"/>
        <w:ind w:left="567" w:hanging="567"/>
        <w:rPr>
          <w:lang w:val="en-US"/>
        </w:rPr>
      </w:pPr>
      <w:r>
        <w:rPr>
          <w:lang w:val="en-US"/>
        </w:rPr>
        <w:t>(b)</w:t>
      </w:r>
      <w:r>
        <w:rPr>
          <w:lang w:val="en-US"/>
        </w:rPr>
        <w:tab/>
      </w:r>
      <w:r w:rsidRPr="00205903">
        <w:rPr>
          <w:lang w:val="en-US"/>
        </w:rPr>
        <w:t xml:space="preserve">The Respondent shall complete </w:t>
      </w:r>
      <w:r w:rsidR="00A01C02" w:rsidRPr="00A01C02">
        <w:rPr>
          <w:u w:val="single"/>
          <w:lang w:val="en-US"/>
        </w:rPr>
        <w:t xml:space="preserve">Form </w:t>
      </w:r>
      <w:r w:rsidR="00F2596F">
        <w:rPr>
          <w:u w:val="single"/>
          <w:lang w:val="en-US"/>
        </w:rPr>
        <w:t>A-4</w:t>
      </w:r>
      <w:r w:rsidR="00F2596F" w:rsidRPr="00F2596F">
        <w:rPr>
          <w:lang w:val="en-US"/>
        </w:rPr>
        <w:t xml:space="preserve"> </w:t>
      </w:r>
      <w:r w:rsidRPr="00F2596F">
        <w:rPr>
          <w:lang w:val="en-US"/>
        </w:rPr>
        <w:t>by</w:t>
      </w:r>
      <w:r w:rsidRPr="00205903">
        <w:rPr>
          <w:lang w:val="en-US"/>
        </w:rPr>
        <w:t xml:space="preserve"> providing the correct SOQ Page Reference and checking the box to certify that each component has been provided.</w:t>
      </w:r>
    </w:p>
    <w:p w14:paraId="1851EFC8" w14:textId="5EBC5BAC" w:rsidR="003F486E" w:rsidRDefault="003F486E" w:rsidP="003F486E">
      <w:pPr>
        <w:pStyle w:val="NormalAshurst"/>
        <w:spacing w:before="240"/>
        <w:jc w:val="center"/>
        <w:rPr>
          <w:lang w:val="en-US"/>
        </w:rPr>
      </w:pPr>
      <w:r>
        <w:rPr>
          <w:lang w:val="en-US"/>
        </w:rPr>
        <w:t>[THE REST OF THIS PAGE IS INTENTIONALLY LEFT BLANK]</w:t>
      </w:r>
    </w:p>
    <w:p w14:paraId="5BF17A16" w14:textId="77777777" w:rsidR="004973D9" w:rsidRDefault="004973D9" w:rsidP="003F486E">
      <w:pPr>
        <w:pStyle w:val="StandardAshurst"/>
        <w:rPr>
          <w:lang w:val="en-US"/>
        </w:rPr>
      </w:pPr>
    </w:p>
    <w:p w14:paraId="648425B8" w14:textId="77777777" w:rsidR="004973D9" w:rsidRDefault="004973D9" w:rsidP="003F486E">
      <w:pPr>
        <w:pStyle w:val="StandardAshurst"/>
        <w:rPr>
          <w:lang w:val="en-US"/>
        </w:rPr>
        <w:sectPr w:rsidR="004973D9" w:rsidSect="004973D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440" w:right="1440" w:bottom="1440" w:left="1440" w:header="510" w:footer="340" w:gutter="0"/>
          <w:pgNumType w:start="1"/>
          <w:cols w:space="720"/>
          <w:docGrid w:linePitch="272"/>
        </w:sectPr>
      </w:pPr>
    </w:p>
    <w:p w14:paraId="5EEA32DD" w14:textId="289E2D3B" w:rsidR="003F486E" w:rsidRPr="0080142E" w:rsidRDefault="003F486E" w:rsidP="003F486E">
      <w:pPr>
        <w:pStyle w:val="NormalAshurst"/>
        <w:rPr>
          <w:lang w:val="en-US"/>
        </w:rPr>
      </w:pPr>
      <w:r w:rsidRPr="0080142E">
        <w:rPr>
          <w:lang w:val="en-US"/>
        </w:rPr>
        <w:lastRenderedPageBreak/>
        <w:t xml:space="preserve">The undersigned certifies (through each checkbox in the far-right column of the below table) on behalf of the Respondent </w:t>
      </w:r>
      <w:r>
        <w:rPr>
          <w:lang w:val="en-US"/>
        </w:rPr>
        <w:t xml:space="preserve">and each Major Team Member </w:t>
      </w:r>
      <w:r w:rsidRPr="0080142E">
        <w:rPr>
          <w:lang w:val="en-US"/>
        </w:rPr>
        <w:t>that its SOQ includes each of the following SOQ components in the number specified below and signed by the applicable party: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5780"/>
        <w:gridCol w:w="1432"/>
        <w:gridCol w:w="2869"/>
        <w:gridCol w:w="1535"/>
        <w:gridCol w:w="1334"/>
      </w:tblGrid>
      <w:tr w:rsidR="00960D11" w:rsidRPr="0058196E" w14:paraId="0C995592" w14:textId="77777777" w:rsidTr="00586BF8">
        <w:trPr>
          <w:tblHeader/>
        </w:trPr>
        <w:tc>
          <w:tcPr>
            <w:tcW w:w="6305" w:type="dxa"/>
            <w:shd w:val="clear" w:color="auto" w:fill="BFBFBF"/>
          </w:tcPr>
          <w:p w14:paraId="26EC0EC7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Statement of Qualifications Component</w:t>
            </w:r>
          </w:p>
        </w:tc>
        <w:tc>
          <w:tcPr>
            <w:tcW w:w="1543" w:type="dxa"/>
            <w:shd w:val="clear" w:color="auto" w:fill="BFBFBF"/>
          </w:tcPr>
          <w:p w14:paraId="48FFBC10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Form (if any)</w:t>
            </w:r>
          </w:p>
        </w:tc>
        <w:tc>
          <w:tcPr>
            <w:tcW w:w="3142" w:type="dxa"/>
            <w:shd w:val="clear" w:color="auto" w:fill="BFBFBF"/>
          </w:tcPr>
          <w:p w14:paraId="15DE8E80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RFQ Cross-reference</w:t>
            </w:r>
          </w:p>
        </w:tc>
        <w:tc>
          <w:tcPr>
            <w:tcW w:w="1583" w:type="dxa"/>
            <w:shd w:val="clear" w:color="auto" w:fill="BFBFBF"/>
          </w:tcPr>
          <w:p w14:paraId="160D926E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SOQ Page Reference</w:t>
            </w:r>
          </w:p>
        </w:tc>
        <w:tc>
          <w:tcPr>
            <w:tcW w:w="1377" w:type="dxa"/>
            <w:shd w:val="clear" w:color="auto" w:fill="BFBFBF"/>
          </w:tcPr>
          <w:p w14:paraId="21B735D8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Certified</w:t>
            </w:r>
          </w:p>
        </w:tc>
      </w:tr>
      <w:tr w:rsidR="00586BF8" w:rsidRPr="0058196E" w14:paraId="3DC10749" w14:textId="77777777" w:rsidTr="00586BF8">
        <w:tc>
          <w:tcPr>
            <w:tcW w:w="6305" w:type="dxa"/>
          </w:tcPr>
          <w:p w14:paraId="71747B0F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Transmittal Letter</w:t>
            </w:r>
          </w:p>
        </w:tc>
        <w:tc>
          <w:tcPr>
            <w:tcW w:w="1543" w:type="dxa"/>
          </w:tcPr>
          <w:p w14:paraId="1CA1D10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A-3</w:t>
            </w:r>
          </w:p>
        </w:tc>
        <w:tc>
          <w:tcPr>
            <w:tcW w:w="3142" w:type="dxa"/>
          </w:tcPr>
          <w:p w14:paraId="06DDE16D" w14:textId="05736F30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091DD63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8AE9CC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0142E" w:rsidRPr="0058196E" w14:paraId="68845CE8" w14:textId="77777777" w:rsidTr="00586BF8">
        <w:tc>
          <w:tcPr>
            <w:tcW w:w="6305" w:type="dxa"/>
          </w:tcPr>
          <w:p w14:paraId="31414D91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Statement of Qualifications Certification</w:t>
            </w:r>
          </w:p>
        </w:tc>
        <w:tc>
          <w:tcPr>
            <w:tcW w:w="1543" w:type="dxa"/>
          </w:tcPr>
          <w:p w14:paraId="3149898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A-4</w:t>
            </w:r>
          </w:p>
        </w:tc>
        <w:tc>
          <w:tcPr>
            <w:tcW w:w="3142" w:type="dxa"/>
          </w:tcPr>
          <w:p w14:paraId="6D2E797A" w14:textId="4490BF9F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A(2)</w:t>
            </w:r>
          </w:p>
        </w:tc>
        <w:tc>
          <w:tcPr>
            <w:tcW w:w="1583" w:type="dxa"/>
          </w:tcPr>
          <w:p w14:paraId="2AF7315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82B846E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82A7E6A" w14:textId="77777777" w:rsidTr="00586BF8">
        <w:tc>
          <w:tcPr>
            <w:tcW w:w="6305" w:type="dxa"/>
          </w:tcPr>
          <w:p w14:paraId="38ED0E2B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Respondent Representative's signature</w:t>
            </w:r>
          </w:p>
        </w:tc>
        <w:tc>
          <w:tcPr>
            <w:tcW w:w="1543" w:type="dxa"/>
          </w:tcPr>
          <w:p w14:paraId="794551F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A-3</w:t>
            </w:r>
          </w:p>
        </w:tc>
        <w:tc>
          <w:tcPr>
            <w:tcW w:w="3142" w:type="dxa"/>
          </w:tcPr>
          <w:p w14:paraId="7365B84F" w14:textId="1ABB257E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205C913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1A3C58E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5E98A080" w14:textId="77777777" w:rsidTr="00586BF8">
        <w:tc>
          <w:tcPr>
            <w:tcW w:w="6305" w:type="dxa"/>
          </w:tcPr>
          <w:p w14:paraId="314077B5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Confidential Contents Index</w:t>
            </w:r>
          </w:p>
        </w:tc>
        <w:tc>
          <w:tcPr>
            <w:tcW w:w="1543" w:type="dxa"/>
          </w:tcPr>
          <w:p w14:paraId="113D345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A-5</w:t>
            </w:r>
          </w:p>
        </w:tc>
        <w:tc>
          <w:tcPr>
            <w:tcW w:w="3142" w:type="dxa"/>
          </w:tcPr>
          <w:p w14:paraId="740EDD47" w14:textId="49F5FD54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B</w:t>
            </w:r>
          </w:p>
        </w:tc>
        <w:tc>
          <w:tcPr>
            <w:tcW w:w="1583" w:type="dxa"/>
          </w:tcPr>
          <w:p w14:paraId="794BD28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CD9121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4DEA7725" w14:textId="77777777" w:rsidTr="00586BF8">
        <w:tc>
          <w:tcPr>
            <w:tcW w:w="6305" w:type="dxa"/>
          </w:tcPr>
          <w:p w14:paraId="205230BC" w14:textId="4D9FC3BA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bookmarkStart w:id="0" w:name="_Hlk205388328"/>
            <w:r w:rsidRPr="0058196E">
              <w:rPr>
                <w:sz w:val="21"/>
                <w:szCs w:val="22"/>
                <w:lang w:val="en-US"/>
              </w:rPr>
              <w:t xml:space="preserve">Information Regarding </w:t>
            </w:r>
            <w:r w:rsidR="00041682">
              <w:rPr>
                <w:sz w:val="21"/>
                <w:szCs w:val="22"/>
                <w:lang w:val="en-US"/>
              </w:rPr>
              <w:t xml:space="preserve">Respondent, </w:t>
            </w:r>
            <w:r w:rsidRPr="0058196E">
              <w:rPr>
                <w:sz w:val="21"/>
                <w:szCs w:val="22"/>
                <w:lang w:val="en-US"/>
              </w:rPr>
              <w:t>Equity Members</w:t>
            </w:r>
            <w:r w:rsidR="00041682">
              <w:rPr>
                <w:sz w:val="21"/>
                <w:szCs w:val="22"/>
                <w:lang w:val="en-US"/>
              </w:rPr>
              <w:t>,</w:t>
            </w:r>
            <w:r w:rsidRPr="0058196E">
              <w:rPr>
                <w:sz w:val="21"/>
                <w:szCs w:val="22"/>
                <w:lang w:val="en-US"/>
              </w:rPr>
              <w:t xml:space="preserve"> and Major Non-Equity Members</w:t>
            </w:r>
            <w:bookmarkEnd w:id="0"/>
          </w:p>
        </w:tc>
        <w:tc>
          <w:tcPr>
            <w:tcW w:w="1543" w:type="dxa"/>
          </w:tcPr>
          <w:p w14:paraId="0C2454CC" w14:textId="20BF5A72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B</w:t>
            </w:r>
          </w:p>
        </w:tc>
        <w:tc>
          <w:tcPr>
            <w:tcW w:w="3142" w:type="dxa"/>
          </w:tcPr>
          <w:p w14:paraId="68D5C7EF" w14:textId="387ADCC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Volume 1,</w:t>
            </w:r>
            <w:r w:rsidR="00F2596F">
              <w:rPr>
                <w:sz w:val="21"/>
                <w:szCs w:val="22"/>
                <w:lang w:val="en-US"/>
              </w:rPr>
              <w:t xml:space="preserve"> </w:t>
            </w:r>
            <w:r w:rsidR="00F2596F" w:rsidRPr="00F2596F">
              <w:rPr>
                <w:sz w:val="21"/>
                <w:szCs w:val="22"/>
                <w:lang w:val="en-US"/>
              </w:rPr>
              <w:t>Section C</w:t>
            </w:r>
            <w:r w:rsidR="00F2596F" w:rsidRPr="0058196E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6C64140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660780D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8A175BB" w14:textId="77777777" w:rsidTr="00586BF8">
        <w:tc>
          <w:tcPr>
            <w:tcW w:w="6305" w:type="dxa"/>
          </w:tcPr>
          <w:p w14:paraId="22626226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Major Team Member Certification</w:t>
            </w:r>
          </w:p>
        </w:tc>
        <w:tc>
          <w:tcPr>
            <w:tcW w:w="1543" w:type="dxa"/>
          </w:tcPr>
          <w:p w14:paraId="335C20D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C-1</w:t>
            </w:r>
          </w:p>
        </w:tc>
        <w:tc>
          <w:tcPr>
            <w:tcW w:w="3142" w:type="dxa"/>
          </w:tcPr>
          <w:p w14:paraId="706504E3" w14:textId="2CAFED3A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  <w:r w:rsidRPr="0058196E">
              <w:rPr>
                <w:sz w:val="21"/>
                <w:szCs w:val="22"/>
                <w:lang w:val="fr-FR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fr-FR"/>
              </w:rPr>
              <w:t>‎</w:t>
            </w:r>
            <w:r w:rsidR="00F2596F" w:rsidRPr="00F2596F">
              <w:rPr>
                <w:sz w:val="21"/>
                <w:szCs w:val="22"/>
                <w:lang w:val="fr-FR"/>
              </w:rPr>
              <w:t>Section D(1)</w:t>
            </w:r>
          </w:p>
        </w:tc>
        <w:tc>
          <w:tcPr>
            <w:tcW w:w="1583" w:type="dxa"/>
          </w:tcPr>
          <w:p w14:paraId="6E79736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</w:p>
        </w:tc>
        <w:tc>
          <w:tcPr>
            <w:tcW w:w="1377" w:type="dxa"/>
          </w:tcPr>
          <w:p w14:paraId="444DD2E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2B708733" w14:textId="77777777" w:rsidTr="00586BF8">
        <w:tc>
          <w:tcPr>
            <w:tcW w:w="6305" w:type="dxa"/>
          </w:tcPr>
          <w:p w14:paraId="652E8A81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Major Team Member Disclosure</w:t>
            </w:r>
          </w:p>
        </w:tc>
        <w:tc>
          <w:tcPr>
            <w:tcW w:w="1543" w:type="dxa"/>
          </w:tcPr>
          <w:p w14:paraId="4584759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C-2</w:t>
            </w:r>
          </w:p>
        </w:tc>
        <w:tc>
          <w:tcPr>
            <w:tcW w:w="3142" w:type="dxa"/>
          </w:tcPr>
          <w:p w14:paraId="059F1B70" w14:textId="74D56799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  <w:r w:rsidRPr="0058196E">
              <w:rPr>
                <w:sz w:val="21"/>
                <w:szCs w:val="22"/>
                <w:lang w:val="fr-FR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fr-FR"/>
              </w:rPr>
              <w:t>‎</w:t>
            </w:r>
            <w:r w:rsidR="00F2596F" w:rsidRPr="00F2596F">
              <w:rPr>
                <w:sz w:val="21"/>
                <w:szCs w:val="22"/>
                <w:lang w:val="fr-FR"/>
              </w:rPr>
              <w:t>Section D(2)</w:t>
            </w:r>
          </w:p>
        </w:tc>
        <w:tc>
          <w:tcPr>
            <w:tcW w:w="1583" w:type="dxa"/>
          </w:tcPr>
          <w:p w14:paraId="43EC506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</w:p>
        </w:tc>
        <w:tc>
          <w:tcPr>
            <w:tcW w:w="1377" w:type="dxa"/>
          </w:tcPr>
          <w:p w14:paraId="5BD592E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66124FD6" w14:textId="77777777" w:rsidTr="00586BF8">
        <w:tc>
          <w:tcPr>
            <w:tcW w:w="6305" w:type="dxa"/>
          </w:tcPr>
          <w:p w14:paraId="16FF719E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Surety Letter(s)</w:t>
            </w:r>
          </w:p>
        </w:tc>
        <w:tc>
          <w:tcPr>
            <w:tcW w:w="1543" w:type="dxa"/>
          </w:tcPr>
          <w:p w14:paraId="60B675D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52D2AE56" w14:textId="7D04651D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E</w:t>
            </w:r>
          </w:p>
        </w:tc>
        <w:tc>
          <w:tcPr>
            <w:tcW w:w="1583" w:type="dxa"/>
          </w:tcPr>
          <w:p w14:paraId="77770A2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2CCD967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2D0972F5" w14:textId="77777777" w:rsidTr="00586BF8">
        <w:tc>
          <w:tcPr>
            <w:tcW w:w="6305" w:type="dxa"/>
          </w:tcPr>
          <w:p w14:paraId="3B064418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Technical Submittal</w:t>
            </w:r>
          </w:p>
        </w:tc>
        <w:tc>
          <w:tcPr>
            <w:tcW w:w="1543" w:type="dxa"/>
          </w:tcPr>
          <w:p w14:paraId="7A6F1F2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140A7A6D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583" w:type="dxa"/>
          </w:tcPr>
          <w:p w14:paraId="7107730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5D5903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966D2FE" w14:textId="77777777" w:rsidTr="00586BF8">
        <w:tc>
          <w:tcPr>
            <w:tcW w:w="6305" w:type="dxa"/>
          </w:tcPr>
          <w:p w14:paraId="5E8BDB99" w14:textId="173E81F8" w:rsidR="00586BF8" w:rsidRPr="0058196E" w:rsidRDefault="000A3B19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Equity Member(s)</w:t>
            </w:r>
          </w:p>
        </w:tc>
        <w:tc>
          <w:tcPr>
            <w:tcW w:w="1543" w:type="dxa"/>
          </w:tcPr>
          <w:p w14:paraId="36745812" w14:textId="7F0DB687" w:rsidR="00586BF8" w:rsidRPr="0058196E" w:rsidRDefault="002232AC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D-1</w:t>
            </w:r>
          </w:p>
        </w:tc>
        <w:tc>
          <w:tcPr>
            <w:tcW w:w="3142" w:type="dxa"/>
          </w:tcPr>
          <w:p w14:paraId="28637C10" w14:textId="2CA8156E" w:rsidR="00586BF8" w:rsidRPr="0058196E" w:rsidRDefault="00B96A12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0B9B3D4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D8A302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17D28FAC" w14:textId="77777777" w:rsidTr="00586BF8">
        <w:tc>
          <w:tcPr>
            <w:tcW w:w="6305" w:type="dxa"/>
          </w:tcPr>
          <w:p w14:paraId="60707BB6" w14:textId="105DA597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Technical Experience – Lead Contractor </w:t>
            </w:r>
          </w:p>
        </w:tc>
        <w:tc>
          <w:tcPr>
            <w:tcW w:w="1543" w:type="dxa"/>
          </w:tcPr>
          <w:p w14:paraId="5646E3DC" w14:textId="00508028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D-2</w:t>
            </w:r>
          </w:p>
        </w:tc>
        <w:tc>
          <w:tcPr>
            <w:tcW w:w="3142" w:type="dxa"/>
          </w:tcPr>
          <w:p w14:paraId="78A05A97" w14:textId="52F0F82E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Volume 2,</w:t>
            </w:r>
            <w:r w:rsidR="00F2596F">
              <w:rPr>
                <w:sz w:val="21"/>
                <w:szCs w:val="22"/>
                <w:lang w:val="en-US"/>
              </w:rPr>
              <w:t xml:space="preserve">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A(2)</w:t>
            </w:r>
          </w:p>
        </w:tc>
        <w:tc>
          <w:tcPr>
            <w:tcW w:w="1583" w:type="dxa"/>
          </w:tcPr>
          <w:p w14:paraId="3AC053BC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7F5916F4" w14:textId="0AF19339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7564B366" w14:textId="77777777" w:rsidTr="00586BF8">
        <w:tc>
          <w:tcPr>
            <w:tcW w:w="6305" w:type="dxa"/>
          </w:tcPr>
          <w:p w14:paraId="71DA7C03" w14:textId="47EBB57B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Lead Designer</w:t>
            </w:r>
          </w:p>
        </w:tc>
        <w:tc>
          <w:tcPr>
            <w:tcW w:w="1543" w:type="dxa"/>
          </w:tcPr>
          <w:p w14:paraId="65D4728D" w14:textId="183B4E7F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D-3</w:t>
            </w:r>
          </w:p>
        </w:tc>
        <w:tc>
          <w:tcPr>
            <w:tcW w:w="3142" w:type="dxa"/>
          </w:tcPr>
          <w:p w14:paraId="223B87FB" w14:textId="730E23B6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A(3)</w:t>
            </w:r>
          </w:p>
        </w:tc>
        <w:tc>
          <w:tcPr>
            <w:tcW w:w="1583" w:type="dxa"/>
          </w:tcPr>
          <w:p w14:paraId="60DC6C38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330777D" w14:textId="70A9AA33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5652033C" w14:textId="77777777" w:rsidTr="00586BF8">
        <w:tc>
          <w:tcPr>
            <w:tcW w:w="6305" w:type="dxa"/>
          </w:tcPr>
          <w:p w14:paraId="7255E391" w14:textId="4D39CF73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Lead Operations &amp; Maintenance Firm</w:t>
            </w:r>
          </w:p>
        </w:tc>
        <w:tc>
          <w:tcPr>
            <w:tcW w:w="1543" w:type="dxa"/>
          </w:tcPr>
          <w:p w14:paraId="6408333A" w14:textId="1FFEA0E3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D-4</w:t>
            </w:r>
          </w:p>
        </w:tc>
        <w:tc>
          <w:tcPr>
            <w:tcW w:w="3142" w:type="dxa"/>
          </w:tcPr>
          <w:p w14:paraId="29A21429" w14:textId="509F5DD0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A(4)</w:t>
            </w:r>
          </w:p>
        </w:tc>
        <w:tc>
          <w:tcPr>
            <w:tcW w:w="1583" w:type="dxa"/>
          </w:tcPr>
          <w:p w14:paraId="49EC2570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3650A8A" w14:textId="37F36515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3FF685EF" w14:textId="77777777" w:rsidTr="00586BF8">
        <w:tc>
          <w:tcPr>
            <w:tcW w:w="6305" w:type="dxa"/>
          </w:tcPr>
          <w:p w14:paraId="7B3B7CDA" w14:textId="2741677D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  <w:lang w:val="en-US"/>
              </w:rPr>
              <w:lastRenderedPageBreak/>
              <w:t xml:space="preserve">Project Descriptions </w:t>
            </w:r>
          </w:p>
        </w:tc>
        <w:tc>
          <w:tcPr>
            <w:tcW w:w="1543" w:type="dxa"/>
          </w:tcPr>
          <w:p w14:paraId="3431BF91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38EE7A1" w14:textId="0CDEDAC5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A(5)</w:t>
            </w:r>
          </w:p>
        </w:tc>
        <w:tc>
          <w:tcPr>
            <w:tcW w:w="1583" w:type="dxa"/>
          </w:tcPr>
          <w:p w14:paraId="4C58F00B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AFDA6D9" w14:textId="0F79A887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0C703020" w14:textId="77777777" w:rsidTr="00586BF8">
        <w:tc>
          <w:tcPr>
            <w:tcW w:w="6305" w:type="dxa"/>
          </w:tcPr>
          <w:p w14:paraId="1AF4D09C" w14:textId="4ED973C3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</w:rPr>
              <w:t>Technical SOQ Key Personnel Qualifications</w:t>
            </w:r>
          </w:p>
        </w:tc>
        <w:tc>
          <w:tcPr>
            <w:tcW w:w="1543" w:type="dxa"/>
          </w:tcPr>
          <w:p w14:paraId="3CF3C3EB" w14:textId="44056AFD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F</w:t>
            </w:r>
          </w:p>
        </w:tc>
        <w:tc>
          <w:tcPr>
            <w:tcW w:w="3142" w:type="dxa"/>
          </w:tcPr>
          <w:p w14:paraId="6EAFE0A4" w14:textId="30B0C922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B(1)</w:t>
            </w:r>
          </w:p>
        </w:tc>
        <w:tc>
          <w:tcPr>
            <w:tcW w:w="1583" w:type="dxa"/>
          </w:tcPr>
          <w:p w14:paraId="6C49DE59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8E3F663" w14:textId="49430AF9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2FEA0332" w14:textId="77777777" w:rsidTr="00586BF8">
        <w:tc>
          <w:tcPr>
            <w:tcW w:w="6305" w:type="dxa"/>
          </w:tcPr>
          <w:p w14:paraId="2B44985D" w14:textId="6B38201A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</w:rPr>
              <w:t>Express Commitment Regarding Technical SOQ Key Personnel</w:t>
            </w:r>
          </w:p>
        </w:tc>
        <w:tc>
          <w:tcPr>
            <w:tcW w:w="1543" w:type="dxa"/>
          </w:tcPr>
          <w:p w14:paraId="0195EFF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022C751" w14:textId="5C7B61C0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B(2)</w:t>
            </w:r>
          </w:p>
        </w:tc>
        <w:tc>
          <w:tcPr>
            <w:tcW w:w="1583" w:type="dxa"/>
          </w:tcPr>
          <w:p w14:paraId="0145554F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BE65F7C" w14:textId="2C08DAAF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56E7E" w:rsidRPr="0058196E" w14:paraId="5CEA7282" w14:textId="77777777" w:rsidTr="00586BF8">
        <w:tc>
          <w:tcPr>
            <w:tcW w:w="6305" w:type="dxa"/>
          </w:tcPr>
          <w:p w14:paraId="0D0AA110" w14:textId="6CE99B8D" w:rsidR="00856E7E" w:rsidRDefault="00856E7E" w:rsidP="00856E7E">
            <w:pPr>
              <w:pStyle w:val="B12Ashurst"/>
              <w:rPr>
                <w:sz w:val="21"/>
                <w:szCs w:val="21"/>
              </w:rPr>
            </w:pPr>
            <w:r w:rsidRPr="0058196E">
              <w:rPr>
                <w:sz w:val="21"/>
                <w:szCs w:val="22"/>
                <w:lang w:val="en-US"/>
              </w:rPr>
              <w:t>Management Approach and Team Structure Narrative</w:t>
            </w:r>
          </w:p>
        </w:tc>
        <w:tc>
          <w:tcPr>
            <w:tcW w:w="1543" w:type="dxa"/>
          </w:tcPr>
          <w:p w14:paraId="6BD19B15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63375E47" w14:textId="3ADC6D12" w:rsidR="00856E7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</w:t>
            </w:r>
            <w:r>
              <w:rPr>
                <w:sz w:val="21"/>
                <w:szCs w:val="22"/>
                <w:lang w:val="en-US"/>
              </w:rPr>
              <w:t>2</w:t>
            </w:r>
            <w:r w:rsidRPr="0058196E">
              <w:rPr>
                <w:sz w:val="21"/>
                <w:szCs w:val="22"/>
                <w:lang w:val="en-US"/>
              </w:rPr>
              <w:t xml:space="preserve">, </w:t>
            </w:r>
            <w:r w:rsidR="00F2596F" w:rsidRPr="00F2596F">
              <w:rPr>
                <w:sz w:val="21"/>
                <w:szCs w:val="22"/>
                <w:lang w:val="en-US"/>
              </w:rPr>
              <w:t>Section C(1)</w:t>
            </w:r>
            <w:r w:rsid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5E28A820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8C6C7C3" w14:textId="26B03DDE" w:rsidR="00856E7E" w:rsidRPr="00C96E10" w:rsidRDefault="00856E7E" w:rsidP="00856E7E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56E7E" w:rsidRPr="0058196E" w14:paraId="7F89482A" w14:textId="77777777" w:rsidTr="00586BF8">
        <w:tc>
          <w:tcPr>
            <w:tcW w:w="6305" w:type="dxa"/>
          </w:tcPr>
          <w:p w14:paraId="581E3628" w14:textId="52423308" w:rsidR="00856E7E" w:rsidRDefault="00856E7E" w:rsidP="00856E7E">
            <w:pPr>
              <w:pStyle w:val="B12Ashurst"/>
              <w:rPr>
                <w:sz w:val="21"/>
                <w:szCs w:val="21"/>
              </w:rPr>
            </w:pPr>
            <w:r w:rsidRPr="0058196E">
              <w:rPr>
                <w:sz w:val="21"/>
                <w:szCs w:val="22"/>
                <w:lang w:val="en-US"/>
              </w:rPr>
              <w:t>Organizational Charts</w:t>
            </w:r>
          </w:p>
        </w:tc>
        <w:tc>
          <w:tcPr>
            <w:tcW w:w="1543" w:type="dxa"/>
          </w:tcPr>
          <w:p w14:paraId="1A107F4A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05EFFCCC" w14:textId="021FCDED" w:rsidR="00856E7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412F46">
              <w:rPr>
                <w:sz w:val="21"/>
                <w:szCs w:val="22"/>
                <w:lang w:val="en-US"/>
              </w:rPr>
              <w:t>Section C(2)</w:t>
            </w:r>
            <w:r w:rsid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62C1D973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1C00B96" w14:textId="08D20ADF" w:rsidR="00856E7E" w:rsidRPr="00C96E10" w:rsidRDefault="00856E7E" w:rsidP="00856E7E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63EF3DE1" w14:textId="77777777" w:rsidTr="00586BF8">
        <w:tc>
          <w:tcPr>
            <w:tcW w:w="6305" w:type="dxa"/>
          </w:tcPr>
          <w:p w14:paraId="57D7A304" w14:textId="6B6013EB" w:rsidR="002232AC" w:rsidRPr="00351EBA" w:rsidRDefault="0001360E" w:rsidP="002232AC">
            <w:pPr>
              <w:pStyle w:val="B12Ashur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P3 Project Stakeholder Experience and Engagement Narrative</w:t>
            </w:r>
          </w:p>
        </w:tc>
        <w:tc>
          <w:tcPr>
            <w:tcW w:w="1543" w:type="dxa"/>
          </w:tcPr>
          <w:p w14:paraId="0695AAE5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36C9CFE2" w14:textId="192BB9CB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D</w:t>
            </w:r>
          </w:p>
        </w:tc>
        <w:tc>
          <w:tcPr>
            <w:tcW w:w="1583" w:type="dxa"/>
          </w:tcPr>
          <w:p w14:paraId="7738EFE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E57A8B0" w14:textId="6ABA3873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0907C1A6" w14:textId="77777777" w:rsidTr="00586BF8">
        <w:tc>
          <w:tcPr>
            <w:tcW w:w="6305" w:type="dxa"/>
          </w:tcPr>
          <w:p w14:paraId="2A0E5022" w14:textId="5BC405C0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  <w:lang w:val="en-US"/>
              </w:rPr>
              <w:t xml:space="preserve">Project Delivery Narrative </w:t>
            </w:r>
          </w:p>
        </w:tc>
        <w:tc>
          <w:tcPr>
            <w:tcW w:w="1543" w:type="dxa"/>
          </w:tcPr>
          <w:p w14:paraId="0224FD40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60142C02" w14:textId="3D83592B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E</w:t>
            </w:r>
          </w:p>
        </w:tc>
        <w:tc>
          <w:tcPr>
            <w:tcW w:w="1583" w:type="dxa"/>
          </w:tcPr>
          <w:p w14:paraId="00E9259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B52F82E" w14:textId="05147B8F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02ECE746" w14:textId="77777777" w:rsidTr="00586BF8">
        <w:tc>
          <w:tcPr>
            <w:tcW w:w="6305" w:type="dxa"/>
          </w:tcPr>
          <w:p w14:paraId="18B906EF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Financial Submittal</w:t>
            </w:r>
          </w:p>
        </w:tc>
        <w:tc>
          <w:tcPr>
            <w:tcW w:w="1543" w:type="dxa"/>
          </w:tcPr>
          <w:p w14:paraId="0D4BBC3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2D7F749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583" w:type="dxa"/>
          </w:tcPr>
          <w:p w14:paraId="0DA7FDE7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0C439E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EFCCEFB" w14:textId="77777777" w:rsidTr="00586BF8">
        <w:tc>
          <w:tcPr>
            <w:tcW w:w="6305" w:type="dxa"/>
          </w:tcPr>
          <w:p w14:paraId="557111F1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Financial Officer Certificate(s)</w:t>
            </w:r>
          </w:p>
        </w:tc>
        <w:tc>
          <w:tcPr>
            <w:tcW w:w="1543" w:type="dxa"/>
          </w:tcPr>
          <w:p w14:paraId="6DCA21A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E-1</w:t>
            </w:r>
          </w:p>
        </w:tc>
        <w:tc>
          <w:tcPr>
            <w:tcW w:w="3142" w:type="dxa"/>
          </w:tcPr>
          <w:p w14:paraId="7E79DFC0" w14:textId="55E2C56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</w:t>
            </w:r>
          </w:p>
        </w:tc>
        <w:tc>
          <w:tcPr>
            <w:tcW w:w="1583" w:type="dxa"/>
          </w:tcPr>
          <w:p w14:paraId="2489D21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64DBA9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010CED61" w14:textId="77777777" w:rsidTr="00586BF8">
        <w:tc>
          <w:tcPr>
            <w:tcW w:w="6305" w:type="dxa"/>
          </w:tcPr>
          <w:p w14:paraId="439D6AFE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Equity Funding Letters</w:t>
            </w:r>
          </w:p>
        </w:tc>
        <w:tc>
          <w:tcPr>
            <w:tcW w:w="1543" w:type="dxa"/>
          </w:tcPr>
          <w:p w14:paraId="091E7D3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1B5C8B8" w14:textId="1FA5C5B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B</w:t>
            </w:r>
          </w:p>
        </w:tc>
        <w:tc>
          <w:tcPr>
            <w:tcW w:w="1583" w:type="dxa"/>
          </w:tcPr>
          <w:p w14:paraId="65E227B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01A6E7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45C0B15" w14:textId="77777777" w:rsidTr="00586BF8">
        <w:tc>
          <w:tcPr>
            <w:tcW w:w="6305" w:type="dxa"/>
          </w:tcPr>
          <w:p w14:paraId="67FB5869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Financing Experience of the Equity Member(s)</w:t>
            </w:r>
          </w:p>
        </w:tc>
        <w:tc>
          <w:tcPr>
            <w:tcW w:w="1543" w:type="dxa"/>
          </w:tcPr>
          <w:p w14:paraId="307B9A8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E-2</w:t>
            </w:r>
          </w:p>
        </w:tc>
        <w:tc>
          <w:tcPr>
            <w:tcW w:w="3142" w:type="dxa"/>
          </w:tcPr>
          <w:p w14:paraId="10E2E417" w14:textId="7300AED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C</w:t>
            </w:r>
          </w:p>
        </w:tc>
        <w:tc>
          <w:tcPr>
            <w:tcW w:w="1583" w:type="dxa"/>
          </w:tcPr>
          <w:p w14:paraId="6B54F3A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5157CA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992FFF5" w14:textId="77777777" w:rsidTr="00586BF8">
        <w:tc>
          <w:tcPr>
            <w:tcW w:w="6305" w:type="dxa"/>
          </w:tcPr>
          <w:p w14:paraId="2A21D423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Equity Member(s) Investment Track Record</w:t>
            </w:r>
          </w:p>
        </w:tc>
        <w:tc>
          <w:tcPr>
            <w:tcW w:w="1543" w:type="dxa"/>
          </w:tcPr>
          <w:p w14:paraId="6ED3FC5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E-3</w:t>
            </w:r>
          </w:p>
        </w:tc>
        <w:tc>
          <w:tcPr>
            <w:tcW w:w="3142" w:type="dxa"/>
          </w:tcPr>
          <w:p w14:paraId="55843CDE" w14:textId="4E372E24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D</w:t>
            </w:r>
          </w:p>
        </w:tc>
        <w:tc>
          <w:tcPr>
            <w:tcW w:w="1583" w:type="dxa"/>
          </w:tcPr>
          <w:p w14:paraId="4D1FF16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D7C032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46CE4A70" w14:textId="77777777" w:rsidTr="00586BF8">
        <w:tc>
          <w:tcPr>
            <w:tcW w:w="6305" w:type="dxa"/>
          </w:tcPr>
          <w:p w14:paraId="17724AB3" w14:textId="7214EBB2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Financial </w:t>
            </w:r>
            <w:r w:rsidR="00377D89">
              <w:rPr>
                <w:sz w:val="21"/>
                <w:szCs w:val="22"/>
                <w:lang w:val="en-US"/>
              </w:rPr>
              <w:t xml:space="preserve">SOQ </w:t>
            </w:r>
            <w:r w:rsidRPr="0058196E">
              <w:rPr>
                <w:sz w:val="21"/>
                <w:szCs w:val="22"/>
                <w:lang w:val="en-US"/>
              </w:rPr>
              <w:t>Key Personnel Qualifications</w:t>
            </w:r>
          </w:p>
        </w:tc>
        <w:tc>
          <w:tcPr>
            <w:tcW w:w="1543" w:type="dxa"/>
          </w:tcPr>
          <w:p w14:paraId="16A86FB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F</w:t>
            </w:r>
          </w:p>
        </w:tc>
        <w:tc>
          <w:tcPr>
            <w:tcW w:w="3142" w:type="dxa"/>
          </w:tcPr>
          <w:p w14:paraId="56D1E21E" w14:textId="52A312AE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412F46">
              <w:rPr>
                <w:sz w:val="21"/>
                <w:szCs w:val="22"/>
                <w:lang w:val="en-US"/>
              </w:rPr>
              <w:t>Section E(1)</w:t>
            </w:r>
            <w:r w:rsidR="00412F46" w:rsidRP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4CDC8CAA" w14:textId="77777777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40D219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6B54B56D" w14:textId="77777777" w:rsidTr="00586BF8">
        <w:tc>
          <w:tcPr>
            <w:tcW w:w="6305" w:type="dxa"/>
          </w:tcPr>
          <w:p w14:paraId="730A8772" w14:textId="18210162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Express Commitment Regarding Financial </w:t>
            </w:r>
            <w:r w:rsidR="00377D89">
              <w:rPr>
                <w:sz w:val="21"/>
                <w:szCs w:val="22"/>
                <w:lang w:val="en-US"/>
              </w:rPr>
              <w:t xml:space="preserve">SOQ </w:t>
            </w:r>
            <w:r w:rsidRPr="0058196E">
              <w:rPr>
                <w:sz w:val="21"/>
                <w:szCs w:val="22"/>
                <w:lang w:val="en-US"/>
              </w:rPr>
              <w:t>Key Personnel</w:t>
            </w:r>
          </w:p>
        </w:tc>
        <w:tc>
          <w:tcPr>
            <w:tcW w:w="1543" w:type="dxa"/>
          </w:tcPr>
          <w:p w14:paraId="75FB1BA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3D6167AE" w14:textId="73580388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412F46">
              <w:rPr>
                <w:sz w:val="21"/>
                <w:szCs w:val="22"/>
                <w:lang w:val="en-US"/>
              </w:rPr>
              <w:t>Section E(2)</w:t>
            </w:r>
            <w:r w:rsidR="00412F46" w:rsidRP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5CD36217" w14:textId="77777777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466EB1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EA71440" w14:textId="77777777" w:rsidTr="00586BF8">
        <w:tc>
          <w:tcPr>
            <w:tcW w:w="6305" w:type="dxa"/>
          </w:tcPr>
          <w:p w14:paraId="2BC11707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lastRenderedPageBreak/>
              <w:t>Project Financing Narrative</w:t>
            </w:r>
          </w:p>
        </w:tc>
        <w:tc>
          <w:tcPr>
            <w:tcW w:w="1543" w:type="dxa"/>
          </w:tcPr>
          <w:p w14:paraId="299D27E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0D10CA3F" w14:textId="128C6295" w:rsidR="00586BF8" w:rsidRPr="0058196E" w:rsidRDefault="00586BF8" w:rsidP="000710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F</w:t>
            </w:r>
          </w:p>
        </w:tc>
        <w:tc>
          <w:tcPr>
            <w:tcW w:w="1583" w:type="dxa"/>
          </w:tcPr>
          <w:p w14:paraId="582B99FE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1BBF8D9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</w:tbl>
    <w:p w14:paraId="6E120715" w14:textId="1B839FAA" w:rsidR="00586BF8" w:rsidRDefault="00586BF8" w:rsidP="0058196E">
      <w:pPr>
        <w:pStyle w:val="NormalAshurst"/>
        <w:jc w:val="center"/>
        <w:rPr>
          <w:lang w:val="en-US" w:eastAsia="en-US"/>
        </w:rPr>
      </w:pPr>
      <w:r w:rsidRPr="0080142E">
        <w:rPr>
          <w:lang w:val="en-US"/>
        </w:rPr>
        <w:t>Signature page immediately follows</w:t>
      </w:r>
      <w:r>
        <w:rPr>
          <w:lang w:val="en-US"/>
        </w:rPr>
        <w:br w:type="page"/>
      </w:r>
    </w:p>
    <w:p w14:paraId="44A69CD3" w14:textId="77777777" w:rsidR="00586BF8" w:rsidRPr="0080142E" w:rsidRDefault="00586BF8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lastRenderedPageBreak/>
        <w:t>Signature of Respondent Representative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5307"/>
        <w:gridCol w:w="5308"/>
      </w:tblGrid>
      <w:tr w:rsidR="00586BF8" w:rsidRPr="0080142E" w14:paraId="328C719F" w14:textId="77777777" w:rsidTr="00586BF8">
        <w:trPr>
          <w:trHeight w:val="720"/>
        </w:trPr>
        <w:tc>
          <w:tcPr>
            <w:tcW w:w="5307" w:type="dxa"/>
          </w:tcPr>
          <w:p w14:paraId="46DB2F95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Respondent Representative:</w:t>
            </w:r>
          </w:p>
        </w:tc>
        <w:tc>
          <w:tcPr>
            <w:tcW w:w="5308" w:type="dxa"/>
          </w:tcPr>
          <w:p w14:paraId="61BD344E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  <w:tr w:rsidR="00586BF8" w:rsidRPr="0080142E" w14:paraId="0BCBF3CF" w14:textId="77777777" w:rsidTr="00586BF8">
        <w:trPr>
          <w:trHeight w:val="720"/>
        </w:trPr>
        <w:tc>
          <w:tcPr>
            <w:tcW w:w="5307" w:type="dxa"/>
          </w:tcPr>
          <w:p w14:paraId="50EFC012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Signature:</w:t>
            </w:r>
          </w:p>
        </w:tc>
        <w:tc>
          <w:tcPr>
            <w:tcW w:w="5308" w:type="dxa"/>
          </w:tcPr>
          <w:p w14:paraId="18A84E2E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  <w:tr w:rsidR="00586BF8" w:rsidRPr="0080142E" w14:paraId="6C29E1BE" w14:textId="77777777" w:rsidTr="00586BF8">
        <w:trPr>
          <w:trHeight w:val="720"/>
        </w:trPr>
        <w:tc>
          <w:tcPr>
            <w:tcW w:w="5307" w:type="dxa"/>
          </w:tcPr>
          <w:p w14:paraId="2A550F69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Date:</w:t>
            </w:r>
          </w:p>
        </w:tc>
        <w:tc>
          <w:tcPr>
            <w:tcW w:w="5308" w:type="dxa"/>
          </w:tcPr>
          <w:p w14:paraId="1C3D065D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</w:tbl>
    <w:p w14:paraId="464CCA4B" w14:textId="77777777" w:rsidR="00586BF8" w:rsidRDefault="00586BF8" w:rsidP="00586BF8">
      <w:pPr>
        <w:pStyle w:val="NormalAshurst"/>
        <w:rPr>
          <w:lang w:val="en-US"/>
        </w:rPr>
      </w:pPr>
    </w:p>
    <w:sectPr w:rsidR="00586BF8" w:rsidSect="004973D9">
      <w:footerReference w:type="default" r:id="rId15"/>
      <w:pgSz w:w="15840" w:h="12240" w:orient="landscape" w:code="1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49A77" w14:textId="77777777" w:rsidR="00366709" w:rsidRPr="00312035" w:rsidRDefault="00366709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2D0EF3F8" w14:textId="77777777" w:rsidR="00366709" w:rsidRPr="00312035" w:rsidRDefault="00366709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1DE93BE8" w14:textId="77777777" w:rsidR="00366709" w:rsidRPr="00312035" w:rsidRDefault="00366709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0D25963B" w:rsidR="00822BDC" w:rsidRPr="00C8031A" w:rsidRDefault="00000000" w:rsidP="00DD3B53">
          <w:pPr>
            <w:pStyle w:val="Footer"/>
            <w:spacing w:line="200" w:lineRule="atLeast"/>
          </w:pPr>
          <w:fldSimple w:instr=" DOCPROPERTY  ashurstDocRef  \* MERGEFORMAT ">
            <w:r w:rsidR="0090718C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4098"/>
      <w:gridCol w:w="1137"/>
      <w:gridCol w:w="4125"/>
    </w:tblGrid>
    <w:tr w:rsidR="00F1183E" w:rsidRPr="00822BDC" w14:paraId="3097F75D" w14:textId="77777777" w:rsidTr="003F486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598" w:type="pct"/>
        </w:tcPr>
        <w:p w14:paraId="39EC9F02" w14:textId="0720842A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155D27">
            <w:rPr>
              <w:sz w:val="18"/>
              <w:szCs w:val="18"/>
            </w:rPr>
            <w:t>A-4</w:t>
          </w:r>
        </w:p>
      </w:tc>
      <w:tc>
        <w:tcPr>
          <w:tcW w:w="2208" w:type="pct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3F486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598" w:type="pct"/>
        </w:tcPr>
        <w:p w14:paraId="0DF79018" w14:textId="2AD2FAC3" w:rsidR="00F1183E" w:rsidRPr="00822BDC" w:rsidRDefault="004973D9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Instructions</w:t>
          </w:r>
        </w:p>
      </w:tc>
      <w:tc>
        <w:tcPr>
          <w:tcW w:w="2208" w:type="pct"/>
        </w:tcPr>
        <w:p w14:paraId="6D5FB046" w14:textId="0E720DAC" w:rsidR="00F1183E" w:rsidRPr="00822BDC" w:rsidRDefault="007F595F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7F595F">
            <w:rPr>
              <w:sz w:val="18"/>
              <w:szCs w:val="18"/>
            </w:rPr>
            <w:t xml:space="preserve">Addendum No. </w:t>
          </w:r>
          <w:r w:rsidR="003F486E">
            <w:rPr>
              <w:sz w:val="18"/>
              <w:szCs w:val="18"/>
            </w:rPr>
            <w:t>2</w:t>
          </w:r>
          <w:r w:rsidRPr="007F595F">
            <w:rPr>
              <w:sz w:val="18"/>
              <w:szCs w:val="18"/>
            </w:rPr>
            <w:t xml:space="preserve">: Issued </w:t>
          </w:r>
          <w:r w:rsidR="003F486E">
            <w:rPr>
              <w:sz w:val="18"/>
              <w:szCs w:val="18"/>
            </w:rPr>
            <w:t>November 14</w:t>
          </w:r>
          <w:r w:rsidRPr="007F595F">
            <w:rPr>
              <w:sz w:val="18"/>
              <w:szCs w:val="18"/>
            </w:rPr>
            <w:t>, 2025</w:t>
          </w:r>
        </w:p>
      </w:tc>
    </w:tr>
    <w:tr w:rsidR="00F1183E" w:rsidRPr="00822BDC" w14:paraId="0336F2A1" w14:textId="77777777" w:rsidTr="003F486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598" w:type="pct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208" w:type="pct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7D11B711" w:rsidR="00822BDC" w:rsidRPr="00C8031A" w:rsidRDefault="00000000" w:rsidP="00DD3B53">
          <w:pPr>
            <w:pStyle w:val="Footer"/>
            <w:spacing w:line="200" w:lineRule="atLeast"/>
          </w:pPr>
          <w:fldSimple w:instr=" DOCPROPERTY  ashurstDocRef  \* MERGEFORMAT ">
            <w:r w:rsidR="0090718C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4108"/>
      <w:gridCol w:w="1119"/>
      <w:gridCol w:w="4133"/>
    </w:tblGrid>
    <w:tr w:rsidR="004973D9" w:rsidRPr="00822BDC" w14:paraId="55E99458" w14:textId="77777777" w:rsidTr="003F486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7FCEFB0E" w14:textId="77777777" w:rsidR="004973D9" w:rsidRPr="00822BDC" w:rsidRDefault="004973D9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598" w:type="pct"/>
        </w:tcPr>
        <w:p w14:paraId="428245E4" w14:textId="77777777" w:rsidR="004973D9" w:rsidRPr="00822BDC" w:rsidRDefault="004973D9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Form A-4</w:t>
          </w:r>
        </w:p>
      </w:tc>
      <w:tc>
        <w:tcPr>
          <w:tcW w:w="2208" w:type="pct"/>
        </w:tcPr>
        <w:p w14:paraId="1AC014C5" w14:textId="77777777" w:rsidR="004973D9" w:rsidRPr="00822BDC" w:rsidRDefault="004973D9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4973D9" w:rsidRPr="00822BDC" w14:paraId="7188756F" w14:textId="77777777" w:rsidTr="003F486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7CECD872" w14:textId="77777777" w:rsidR="004973D9" w:rsidRPr="00822BDC" w:rsidRDefault="004973D9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598" w:type="pct"/>
        </w:tcPr>
        <w:p w14:paraId="25387D82" w14:textId="77777777" w:rsidR="004973D9" w:rsidRPr="00822BDC" w:rsidRDefault="004973D9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2208" w:type="pct"/>
        </w:tcPr>
        <w:p w14:paraId="0333B3E1" w14:textId="77777777" w:rsidR="004973D9" w:rsidRPr="00822BDC" w:rsidRDefault="004973D9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7F595F">
            <w:rPr>
              <w:sz w:val="18"/>
              <w:szCs w:val="18"/>
            </w:rPr>
            <w:t xml:space="preserve">Addendum No. </w:t>
          </w:r>
          <w:r>
            <w:rPr>
              <w:sz w:val="18"/>
              <w:szCs w:val="18"/>
            </w:rPr>
            <w:t>2</w:t>
          </w:r>
          <w:r w:rsidRPr="007F595F">
            <w:rPr>
              <w:sz w:val="18"/>
              <w:szCs w:val="18"/>
            </w:rPr>
            <w:t xml:space="preserve">: Issued </w:t>
          </w:r>
          <w:r>
            <w:rPr>
              <w:sz w:val="18"/>
              <w:szCs w:val="18"/>
            </w:rPr>
            <w:t>November 14</w:t>
          </w:r>
          <w:r w:rsidRPr="007F595F">
            <w:rPr>
              <w:sz w:val="18"/>
              <w:szCs w:val="18"/>
            </w:rPr>
            <w:t>, 2025</w:t>
          </w:r>
        </w:p>
      </w:tc>
    </w:tr>
    <w:tr w:rsidR="004973D9" w:rsidRPr="00822BDC" w14:paraId="1C82D7E7" w14:textId="77777777" w:rsidTr="003F486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B0E1419" w14:textId="77777777" w:rsidR="004973D9" w:rsidRPr="00822BDC" w:rsidRDefault="004973D9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598" w:type="pct"/>
        </w:tcPr>
        <w:p w14:paraId="0625B55D" w14:textId="77777777" w:rsidR="004973D9" w:rsidRPr="00822BDC" w:rsidRDefault="004973D9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208" w:type="pct"/>
        </w:tcPr>
        <w:p w14:paraId="6FAB5FB0" w14:textId="77777777" w:rsidR="004973D9" w:rsidRPr="00822BDC" w:rsidRDefault="004973D9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62A18139" w14:textId="77777777" w:rsidR="004973D9" w:rsidRPr="00312035" w:rsidRDefault="004973D9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445B4" w14:textId="77777777" w:rsidR="00366709" w:rsidRPr="001401F4" w:rsidRDefault="00366709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4CB2FD83" w14:textId="77777777" w:rsidR="00366709" w:rsidRPr="001401F4" w:rsidRDefault="00366709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68F93C12" w14:textId="77777777" w:rsidR="00366709" w:rsidRPr="00312035" w:rsidRDefault="00366709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062C9" w14:textId="77777777" w:rsidR="004973D9" w:rsidRDefault="004973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E10B" w14:textId="77777777" w:rsidR="004973D9" w:rsidRDefault="004973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64D0" w14:textId="77777777" w:rsidR="004973D9" w:rsidRDefault="004973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3E9D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676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4A68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5D27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07E20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43A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6670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E7B81"/>
    <w:rsid w:val="003F08F7"/>
    <w:rsid w:val="003F33DB"/>
    <w:rsid w:val="003F4377"/>
    <w:rsid w:val="003F4381"/>
    <w:rsid w:val="003F486E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2F46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973D9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477A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258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8D0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595F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5CC3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18C"/>
    <w:rsid w:val="0090734B"/>
    <w:rsid w:val="0090737D"/>
    <w:rsid w:val="00907FE6"/>
    <w:rsid w:val="0091300B"/>
    <w:rsid w:val="00914413"/>
    <w:rsid w:val="00914A9D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3E32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876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0EDD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6D91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596F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EFB7A8860F0439E54F913B7020D87" ma:contentTypeVersion="14" ma:contentTypeDescription="Create a new document." ma:contentTypeScope="" ma:versionID="2d1fe4c2b411aa84b1c17687b272e342">
  <xsd:schema xmlns:xsd="http://www.w3.org/2001/XMLSchema" xmlns:xs="http://www.w3.org/2001/XMLSchema" xmlns:p="http://schemas.microsoft.com/office/2006/metadata/properties" xmlns:ns2="a3cd65eb-3b29-4773-b211-4afbfd4fd0fa" xmlns:ns3="ec40da67-c4dd-486c-a777-d207f69c20d0" targetNamespace="http://schemas.microsoft.com/office/2006/metadata/properties" ma:root="true" ma:fieldsID="a517045f493a35d17821e2ccaa8e4157" ns2:_="" ns3:_="">
    <xsd:import namespace="a3cd65eb-3b29-4773-b211-4afbfd4fd0fa"/>
    <xsd:import namespace="ec40da67-c4dd-486c-a777-d207f69c2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Ref_x002e_No_x002e_" minOccurs="0"/>
                <xsd:element ref="ns2:Date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d65eb-3b29-4773-b211-4afbfd4fd0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6ca3fc6-7dbe-42ce-9a9c-533506b5a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Ref_x002e_No_x002e_" ma:index="20" nillable="true" ma:displayName="Ref. No." ma:format="Dropdown" ma:internalName="Ref_x002e_No_x002e_" ma:percentage="FALSE">
      <xsd:simpleType>
        <xsd:restriction base="dms:Number"/>
      </xsd:simpleType>
    </xsd:element>
    <xsd:element name="DateTime" ma:index="21" nillable="true" ma:displayName="Date &amp; Time" ma:format="DateOnly" ma:internalName="Date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0da67-c4dd-486c-a777-d207f69c20d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74c7beb-96c7-44a4-96fc-b3900eac0452}" ma:internalName="TaxCatchAll" ma:showField="CatchAllData" ma:web="ec40da67-c4dd-486c-a777-d207f69c2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Time xmlns="a3cd65eb-3b29-4773-b211-4afbfd4fd0fa" xsi:nil="true"/>
    <Ref_x002e_No_x002e_ xmlns="a3cd65eb-3b29-4773-b211-4afbfd4fd0fa" xsi:nil="true"/>
    <TaxCatchAll xmlns="ec40da67-c4dd-486c-a777-d207f69c20d0" xsi:nil="true"/>
    <lcf76f155ced4ddcb4097134ff3c332f xmlns="a3cd65eb-3b29-4773-b211-4afbfd4fd0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2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C086E8-A4B3-431C-86EF-9A27723375C4}"/>
</file>

<file path=customXml/itemProps4.xml><?xml version="1.0" encoding="utf-8"?>
<ds:datastoreItem xmlns:ds="http://schemas.openxmlformats.org/officeDocument/2006/customXml" ds:itemID="{9CC1329C-FF98-4FE1-8425-FA671BFDE3E2}"/>
</file>

<file path=customXml/itemProps5.xml><?xml version="1.0" encoding="utf-8"?>
<ds:datastoreItem xmlns:ds="http://schemas.openxmlformats.org/officeDocument/2006/customXml" ds:itemID="{2A855772-2891-4224-984D-46AECB713777}"/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5</Pages>
  <Words>423</Words>
  <Characters>2397</Characters>
  <Application>Microsoft Office Word</Application>
  <DocSecurity>0</DocSecurity>
  <Lines>59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</cp:lastModifiedBy>
  <cp:revision>9</cp:revision>
  <cp:lastPrinted>2025-08-07T21:51:00Z</cp:lastPrinted>
  <dcterms:created xsi:type="dcterms:W3CDTF">2025-08-14T22:37:00Z</dcterms:created>
  <dcterms:modified xsi:type="dcterms:W3CDTF">2025-11-13T20:53:00Z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MSIP_Label_1ebcac49-0f25-4518-ae1e-999dfc5af7c9_Enabled">
    <vt:lpwstr>true</vt:lpwstr>
  </property>
  <property fmtid="{D5CDD505-2E9C-101B-9397-08002B2CF9AE}" pid="26" name="MSIP_Label_1ebcac49-0f25-4518-ae1e-999dfc5af7c9_SetDate">
    <vt:lpwstr>2025-10-10T18:29:42Z</vt:lpwstr>
  </property>
  <property fmtid="{D5CDD505-2E9C-101B-9397-08002B2CF9AE}" pid="27" name="MSIP_Label_1ebcac49-0f25-4518-ae1e-999dfc5af7c9_Method">
    <vt:lpwstr>Standard</vt:lpwstr>
  </property>
  <property fmtid="{D5CDD505-2E9C-101B-9397-08002B2CF9AE}" pid="28" name="MSIP_Label_1ebcac49-0f25-4518-ae1e-999dfc5af7c9_Name">
    <vt:lpwstr>Confidential</vt:lpwstr>
  </property>
  <property fmtid="{D5CDD505-2E9C-101B-9397-08002B2CF9AE}" pid="29" name="MSIP_Label_1ebcac49-0f25-4518-ae1e-999dfc5af7c9_SiteId">
    <vt:lpwstr>0bb6abcc-a4cb-4fe2-9b52-d3ab6bae9014</vt:lpwstr>
  </property>
  <property fmtid="{D5CDD505-2E9C-101B-9397-08002B2CF9AE}" pid="30" name="MSIP_Label_1ebcac49-0f25-4518-ae1e-999dfc5af7c9_ActionId">
    <vt:lpwstr>2e2952e6-61dc-4da5-8ab2-1a43bce211dc</vt:lpwstr>
  </property>
  <property fmtid="{D5CDD505-2E9C-101B-9397-08002B2CF9AE}" pid="31" name="MSIP_Label_1ebcac49-0f25-4518-ae1e-999dfc5af7c9_ContentBits">
    <vt:lpwstr>0</vt:lpwstr>
  </property>
  <property fmtid="{D5CDD505-2E9C-101B-9397-08002B2CF9AE}" pid="32" name="ContentTypeId">
    <vt:lpwstr>0x010100D91EFB7A8860F0439E54F913B7020D87</vt:lpwstr>
  </property>
</Properties>
</file>